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Aberdeen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Aberdeen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Aberdeen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Aberdeen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Aberdeen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12.5%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Aberdeen North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61.9% </w:t>
      </w:r>
      <w:r w:rsidRPr="004747BF">
        <w:rPr>
          <w:rFonts w:ascii="Libre Franklin Light" w:eastAsia="Times New Roman" w:hAnsi="Libre Franklin Light" w:cs="Calibri Light"/>
        </w:rPr>
        <w:t xml:space="preserve">of those respondents classified as PGSI 8+ in Aberdeen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Aberdeen North is estimated to be </w:t>
      </w:r>
      <w:r w:rsidRPr="00773DF7">
        <w:rPr>
          <w:rFonts w:ascii="Libre Franklin Light" w:eastAsia="Times New Roman" w:hAnsi="Libre Franklin Light" w:cs="Calibri Light"/>
          <w:b/>
          <w:bCs/>
          <w:color w:val="C45911" w:themeColor="accent2" w:themeShade="BF"/>
        </w:rPr>
        <w:t xml:space="preserve">£1,518,771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Aberdeen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Aberdeen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12.5%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Aberdeen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Aberdeen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berdeen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Aberdeen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berdeen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Aberdeen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Aberdeen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berdeen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Aberdeen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Aberdeen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Aberdeen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Aberdeen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Aberdeen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Aberdeen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£1,518,771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Aberdeen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£24,738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£511,602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£36,649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£10,308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£18,897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£916,577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£1,518,771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Aberdeen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Aberdeen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Aberdeen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Aberdeen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Aberdeen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Aberdeen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Aberdeen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Aberdeen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6117996-BFBF-4B3E-8EE3-5BF815DDEE9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